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C4F38" w14:textId="77777777" w:rsidR="00D11817" w:rsidRDefault="00D11817" w:rsidP="00D118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Adam FULLER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5C7DFA7" w14:textId="77777777" w:rsidR="00D11817" w:rsidRDefault="00D11817" w:rsidP="00D118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Oundle, </w:t>
      </w:r>
      <w:proofErr w:type="spell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>. Husbandman.</w:t>
      </w:r>
    </w:p>
    <w:p w14:paraId="4FDBC802" w14:textId="77777777" w:rsidR="00D11817" w:rsidRDefault="00D11817" w:rsidP="00D11817">
      <w:pPr>
        <w:pStyle w:val="NoSpacing"/>
        <w:rPr>
          <w:rFonts w:cs="Times New Roman"/>
          <w:szCs w:val="24"/>
        </w:rPr>
      </w:pPr>
    </w:p>
    <w:p w14:paraId="3D94D35D" w14:textId="77777777" w:rsidR="00D11817" w:rsidRDefault="00D11817" w:rsidP="00D11817">
      <w:pPr>
        <w:pStyle w:val="NoSpacing"/>
        <w:rPr>
          <w:rFonts w:cs="Times New Roman"/>
          <w:szCs w:val="24"/>
        </w:rPr>
      </w:pPr>
    </w:p>
    <w:p w14:paraId="117D5A13" w14:textId="77777777" w:rsidR="00D11817" w:rsidRDefault="00D11817" w:rsidP="00D118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Philyp</w:t>
      </w:r>
      <w:proofErr w:type="spellEnd"/>
      <w:r>
        <w:rPr>
          <w:rFonts w:cs="Times New Roman"/>
          <w:szCs w:val="24"/>
        </w:rPr>
        <w:t>(q.v.) brought a plaint of debt against him and three others.</w:t>
      </w:r>
    </w:p>
    <w:p w14:paraId="10F542BA" w14:textId="77777777" w:rsidR="00D11817" w:rsidRDefault="00D11817" w:rsidP="00D118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C0D9969" w14:textId="77777777" w:rsidR="00D11817" w:rsidRDefault="00D11817" w:rsidP="00D11817">
      <w:pPr>
        <w:pStyle w:val="NoSpacing"/>
        <w:rPr>
          <w:rFonts w:cs="Times New Roman"/>
          <w:szCs w:val="24"/>
        </w:rPr>
      </w:pPr>
    </w:p>
    <w:p w14:paraId="20C321B2" w14:textId="77777777" w:rsidR="00D11817" w:rsidRDefault="00D11817" w:rsidP="00D11817">
      <w:pPr>
        <w:pStyle w:val="NoSpacing"/>
        <w:rPr>
          <w:rFonts w:cs="Times New Roman"/>
          <w:szCs w:val="24"/>
        </w:rPr>
      </w:pPr>
    </w:p>
    <w:p w14:paraId="78F06741" w14:textId="77777777" w:rsidR="00D11817" w:rsidRDefault="00D11817" w:rsidP="00D118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January 2023</w:t>
      </w:r>
    </w:p>
    <w:p w14:paraId="30B9A3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EC8B9" w14:textId="77777777" w:rsidR="00D11817" w:rsidRDefault="00D11817" w:rsidP="009139A6">
      <w:r>
        <w:separator/>
      </w:r>
    </w:p>
  </w:endnote>
  <w:endnote w:type="continuationSeparator" w:id="0">
    <w:p w14:paraId="3955B4CF" w14:textId="77777777" w:rsidR="00D11817" w:rsidRDefault="00D118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4D5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7DD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ECB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3DB79" w14:textId="77777777" w:rsidR="00D11817" w:rsidRDefault="00D11817" w:rsidP="009139A6">
      <w:r>
        <w:separator/>
      </w:r>
    </w:p>
  </w:footnote>
  <w:footnote w:type="continuationSeparator" w:id="0">
    <w:p w14:paraId="40DF4CD2" w14:textId="77777777" w:rsidR="00D11817" w:rsidRDefault="00D118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4E2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F62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1C5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1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1181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DA3F5"/>
  <w15:chartTrackingRefBased/>
  <w15:docId w15:val="{77465588-12EE-4293-A060-D128BB14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118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2023-02-23T22:24:00Z</dcterms:created>
  <dcterms:modified xsi:type="dcterms:W3CDTF">2023-02-23T22:27:00Z</dcterms:modified>
</cp:coreProperties>
</file>